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F6383" w14:textId="77777777" w:rsidR="002E094F" w:rsidRDefault="002E094F" w:rsidP="002E09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de ULLEYTHORNS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6399890E" w14:textId="77777777" w:rsidR="002E094F" w:rsidRDefault="002E094F" w:rsidP="002E09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2BD094" w14:textId="77777777" w:rsidR="002E094F" w:rsidRDefault="002E094F" w:rsidP="002E09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ED8638" w14:textId="77777777" w:rsidR="002E094F" w:rsidRDefault="002E094F" w:rsidP="002E09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Sep.1406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Kendal, Westmoreland,</w:t>
      </w:r>
    </w:p>
    <w:p w14:paraId="064304FD" w14:textId="77777777" w:rsidR="002E094F" w:rsidRDefault="002E094F" w:rsidP="002E09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Thomas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Pikeryng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54230E17" w14:textId="77777777" w:rsidR="002E094F" w:rsidRDefault="002E094F" w:rsidP="002E09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BA5C0C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19-63)</w:t>
      </w:r>
    </w:p>
    <w:p w14:paraId="5FE05A53" w14:textId="77777777" w:rsidR="002E094F" w:rsidRDefault="002E094F" w:rsidP="002E09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F6176A" w14:textId="77777777" w:rsidR="002E094F" w:rsidRDefault="002E094F" w:rsidP="002E09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ED219D" w14:textId="77777777" w:rsidR="002E094F" w:rsidRPr="00042524" w:rsidRDefault="002E094F" w:rsidP="002E09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March 2022</w:t>
      </w:r>
    </w:p>
    <w:p w14:paraId="1089EFEF" w14:textId="6F2F5149" w:rsidR="00BA00AB" w:rsidRPr="002E094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2E09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0A43F" w14:textId="77777777" w:rsidR="002E094F" w:rsidRDefault="002E094F" w:rsidP="009139A6">
      <w:r>
        <w:separator/>
      </w:r>
    </w:p>
  </w:endnote>
  <w:endnote w:type="continuationSeparator" w:id="0">
    <w:p w14:paraId="74BFC449" w14:textId="77777777" w:rsidR="002E094F" w:rsidRDefault="002E094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7DC9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C747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1AA2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65E59" w14:textId="77777777" w:rsidR="002E094F" w:rsidRDefault="002E094F" w:rsidP="009139A6">
      <w:r>
        <w:separator/>
      </w:r>
    </w:p>
  </w:footnote>
  <w:footnote w:type="continuationSeparator" w:id="0">
    <w:p w14:paraId="4750D30E" w14:textId="77777777" w:rsidR="002E094F" w:rsidRDefault="002E094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3015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96F1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4D74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94F"/>
    <w:rsid w:val="000666E0"/>
    <w:rsid w:val="002510B7"/>
    <w:rsid w:val="002E094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52053"/>
  <w15:chartTrackingRefBased/>
  <w15:docId w15:val="{191D2FC5-964A-4130-B660-244C543AB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E094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2022-03-13T19:25:00Z</dcterms:created>
  <dcterms:modified xsi:type="dcterms:W3CDTF">2022-03-13T19:26:00Z</dcterms:modified>
</cp:coreProperties>
</file>